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12B88" w:rsidRDefault="006A6246">
      <w:r>
        <w:rPr>
          <w:noProof/>
          <w:lang w:eastAsia="en-GB"/>
        </w:rPr>
        <w:drawing>
          <wp:inline distT="0" distB="0" distL="0" distR="0" wp14:anchorId="18DBFFE5" wp14:editId="4AF4A9FD">
            <wp:extent cx="5731510" cy="8045060"/>
            <wp:effectExtent l="0" t="0" r="254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80450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 w:rsidR="00F2453C">
        <w:rPr>
          <w:noProof/>
          <w:lang w:eastAsia="en-GB"/>
        </w:rPr>
        <w:lastRenderedPageBreak/>
        <w:drawing>
          <wp:inline distT="0" distB="0" distL="0" distR="0" wp14:anchorId="541BB0BF" wp14:editId="45586B79">
            <wp:extent cx="5734050" cy="7896225"/>
            <wp:effectExtent l="0" t="0" r="0" b="9525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4050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2256">
        <w:rPr>
          <w:noProof/>
          <w:lang w:eastAsia="en-GB"/>
        </w:rPr>
        <w:lastRenderedPageBreak/>
        <w:drawing>
          <wp:inline distT="0" distB="0" distL="0" distR="0" wp14:anchorId="099CF08B" wp14:editId="64C4CA54">
            <wp:extent cx="5730875" cy="8176260"/>
            <wp:effectExtent l="0" t="0" r="3175" b="0"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81762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A57A0">
        <w:rPr>
          <w:noProof/>
          <w:lang w:eastAsia="en-GB"/>
        </w:rPr>
        <w:lastRenderedPageBreak/>
        <w:drawing>
          <wp:inline distT="0" distB="0" distL="0" distR="0">
            <wp:extent cx="5724525" cy="8029575"/>
            <wp:effectExtent l="0" t="0" r="9525" b="9525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525" cy="80295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032256">
        <w:rPr>
          <w:noProof/>
          <w:lang w:eastAsia="en-GB"/>
        </w:rPr>
        <w:lastRenderedPageBreak/>
        <w:drawing>
          <wp:inline distT="0" distB="0" distL="0" distR="0" wp14:anchorId="0622B3FA" wp14:editId="7C5F4141">
            <wp:extent cx="5730875" cy="7931785"/>
            <wp:effectExtent l="0" t="0" r="3175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9317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03D">
        <w:rPr>
          <w:noProof/>
          <w:lang w:eastAsia="en-GB"/>
        </w:rPr>
        <w:lastRenderedPageBreak/>
        <w:drawing>
          <wp:inline distT="0" distB="0" distL="0" distR="0">
            <wp:extent cx="5730875" cy="7985125"/>
            <wp:effectExtent l="0" t="0" r="3175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985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453C">
        <w:rPr>
          <w:noProof/>
          <w:lang w:eastAsia="en-GB"/>
        </w:rPr>
        <w:lastRenderedPageBreak/>
        <w:drawing>
          <wp:inline distT="0" distB="0" distL="0" distR="0">
            <wp:extent cx="5529580" cy="8082915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9580" cy="80829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03D">
        <w:rPr>
          <w:noProof/>
          <w:lang w:eastAsia="en-GB"/>
        </w:rPr>
        <w:lastRenderedPageBreak/>
        <w:drawing>
          <wp:inline distT="0" distB="0" distL="0" distR="0" wp14:anchorId="40E2E611" wp14:editId="5BA0F450">
            <wp:extent cx="5730875" cy="8335645"/>
            <wp:effectExtent l="0" t="0" r="3175" b="8255"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83356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6203D">
        <w:rPr>
          <w:noProof/>
          <w:lang w:eastAsia="en-GB"/>
        </w:rPr>
        <w:lastRenderedPageBreak/>
        <w:drawing>
          <wp:inline distT="0" distB="0" distL="0" distR="0">
            <wp:extent cx="5730875" cy="7857490"/>
            <wp:effectExtent l="0" t="0" r="3175" b="0"/>
            <wp:docPr id="37" name="Picture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8574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453C">
        <w:rPr>
          <w:noProof/>
          <w:lang w:eastAsia="en-GB"/>
        </w:rPr>
        <w:lastRenderedPageBreak/>
        <w:drawing>
          <wp:inline distT="0" distB="0" distL="0" distR="0">
            <wp:extent cx="5636260" cy="7874635"/>
            <wp:effectExtent l="0" t="0" r="2540" b="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36260" cy="78746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453C">
        <w:rPr>
          <w:noProof/>
          <w:lang w:eastAsia="en-GB"/>
        </w:rPr>
        <w:lastRenderedPageBreak/>
        <w:drawing>
          <wp:inline distT="0" distB="0" distL="0" distR="0">
            <wp:extent cx="5591175" cy="7896225"/>
            <wp:effectExtent l="0" t="0" r="9525" b="9525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1175" cy="78962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 wp14:anchorId="3357E1FB" wp14:editId="4D85196C">
            <wp:extent cx="5730875" cy="7655560"/>
            <wp:effectExtent l="0" t="0" r="3175" b="2540"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65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>
            <wp:extent cx="5730875" cy="7506335"/>
            <wp:effectExtent l="0" t="0" r="3175" b="0"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506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>
            <wp:extent cx="5730875" cy="7581265"/>
            <wp:effectExtent l="0" t="0" r="3175" b="635"/>
            <wp:docPr id="42" name="Picture 4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5812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>
            <wp:extent cx="5730875" cy="8081010"/>
            <wp:effectExtent l="0" t="0" r="3175" b="0"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80810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>
            <wp:extent cx="5730875" cy="7400290"/>
            <wp:effectExtent l="0" t="0" r="3175" b="0"/>
            <wp:docPr id="45" name="Picture 4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4002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>
            <wp:extent cx="5730875" cy="8240395"/>
            <wp:effectExtent l="0" t="0" r="3175" b="8255"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82403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DB1F0F">
        <w:rPr>
          <w:noProof/>
          <w:lang w:eastAsia="en-GB"/>
        </w:rPr>
        <w:lastRenderedPageBreak/>
        <w:drawing>
          <wp:inline distT="0" distB="0" distL="0" distR="0">
            <wp:extent cx="5730875" cy="7942580"/>
            <wp:effectExtent l="0" t="0" r="3175" b="1270"/>
            <wp:docPr id="47" name="Picture 4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94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453C">
        <w:rPr>
          <w:noProof/>
          <w:lang w:eastAsia="en-GB"/>
        </w:rPr>
        <w:lastRenderedPageBreak/>
        <w:drawing>
          <wp:inline distT="0" distB="0" distL="0" distR="0">
            <wp:extent cx="5572125" cy="7839075"/>
            <wp:effectExtent l="0" t="0" r="9525" b="9525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72125" cy="783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F2453C">
        <w:rPr>
          <w:noProof/>
          <w:lang w:eastAsia="en-GB"/>
        </w:rPr>
        <w:lastRenderedPageBreak/>
        <w:drawing>
          <wp:inline distT="0" distB="0" distL="0" distR="0">
            <wp:extent cx="5605145" cy="8004175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05145" cy="80041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F36">
        <w:rPr>
          <w:noProof/>
          <w:lang w:eastAsia="en-GB"/>
        </w:rPr>
        <w:lastRenderedPageBreak/>
        <w:drawing>
          <wp:inline distT="0" distB="0" distL="0" distR="0" wp14:anchorId="2C1F5FAD" wp14:editId="4AA63FB9">
            <wp:extent cx="5720080" cy="7942580"/>
            <wp:effectExtent l="0" t="0" r="0" b="1270"/>
            <wp:docPr id="50" name="Picture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794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F36">
        <w:rPr>
          <w:noProof/>
          <w:lang w:eastAsia="en-GB"/>
        </w:rPr>
        <w:lastRenderedPageBreak/>
        <w:drawing>
          <wp:inline distT="0" distB="0" distL="0" distR="0">
            <wp:extent cx="5730875" cy="8006080"/>
            <wp:effectExtent l="0" t="0" r="3175" b="0"/>
            <wp:docPr id="51" name="Picture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8006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F36">
        <w:rPr>
          <w:noProof/>
          <w:lang w:eastAsia="en-GB"/>
        </w:rPr>
        <w:lastRenderedPageBreak/>
        <w:drawing>
          <wp:inline distT="0" distB="0" distL="0" distR="0">
            <wp:extent cx="5730875" cy="7708900"/>
            <wp:effectExtent l="0" t="0" r="3175" b="6350"/>
            <wp:docPr id="52" name="Picture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70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F36">
        <w:rPr>
          <w:noProof/>
          <w:lang w:eastAsia="en-GB"/>
        </w:rPr>
        <w:lastRenderedPageBreak/>
        <w:drawing>
          <wp:inline distT="0" distB="0" distL="0" distR="0">
            <wp:extent cx="5730875" cy="7517130"/>
            <wp:effectExtent l="0" t="0" r="3175" b="7620"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517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9C0F36">
        <w:rPr>
          <w:noProof/>
          <w:lang w:eastAsia="en-GB"/>
        </w:rPr>
        <w:lastRenderedPageBreak/>
        <w:drawing>
          <wp:inline distT="0" distB="0" distL="0" distR="0">
            <wp:extent cx="5720080" cy="7708900"/>
            <wp:effectExtent l="0" t="0" r="0" b="6350"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0080" cy="7708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1D120F">
        <w:rPr>
          <w:noProof/>
          <w:lang w:eastAsia="en-GB"/>
        </w:rPr>
        <w:lastRenderedPageBreak/>
        <w:drawing>
          <wp:inline distT="0" distB="0" distL="0" distR="0">
            <wp:extent cx="5730875" cy="7655560"/>
            <wp:effectExtent l="0" t="0" r="3175" b="2540"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6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0875" cy="7655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D12B88">
      <w:pgSz w:w="11906" w:h="16838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proofState w:spelling="clean" w:grammar="clean"/>
  <w:defaultTabStop w:val="720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9E228A"/>
    <w:rsid w:val="00032256"/>
    <w:rsid w:val="001D120F"/>
    <w:rsid w:val="00335E94"/>
    <w:rsid w:val="00362BA2"/>
    <w:rsid w:val="00615DE3"/>
    <w:rsid w:val="006A6246"/>
    <w:rsid w:val="006D19C0"/>
    <w:rsid w:val="007E6E30"/>
    <w:rsid w:val="0096203D"/>
    <w:rsid w:val="009C0F36"/>
    <w:rsid w:val="009E228A"/>
    <w:rsid w:val="00C93595"/>
    <w:rsid w:val="00C93D12"/>
    <w:rsid w:val="00D12B88"/>
    <w:rsid w:val="00DA57A0"/>
    <w:rsid w:val="00DB1F0F"/>
    <w:rsid w:val="00E83D55"/>
    <w:rsid w:val="00F2453C"/>
    <w:rsid w:val="00FB05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2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228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9E228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9E228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image" Target="media/image22.png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image" Target="media/image21.png"/><Relationship Id="rId2" Type="http://schemas.microsoft.com/office/2007/relationships/stylesWithEffects" Target="stylesWithEffect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29" Type="http://schemas.openxmlformats.org/officeDocument/2006/relationships/image" Target="media/image2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32" Type="http://schemas.openxmlformats.org/officeDocument/2006/relationships/theme" Target="theme/theme1.xml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28" Type="http://schemas.openxmlformats.org/officeDocument/2006/relationships/image" Target="media/image24.png"/><Relationship Id="rId10" Type="http://schemas.openxmlformats.org/officeDocument/2006/relationships/image" Target="media/image6.png"/><Relationship Id="rId19" Type="http://schemas.openxmlformats.org/officeDocument/2006/relationships/image" Target="media/image15.png"/><Relationship Id="rId31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Relationship Id="rId22" Type="http://schemas.openxmlformats.org/officeDocument/2006/relationships/image" Target="media/image18.png"/><Relationship Id="rId27" Type="http://schemas.openxmlformats.org/officeDocument/2006/relationships/image" Target="media/image23.png"/><Relationship Id="rId30" Type="http://schemas.openxmlformats.org/officeDocument/2006/relationships/image" Target="media/image26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9F5D5811</Template>
  <TotalTime>1131</TotalTime>
  <Pages>26</Pages>
  <Words>4</Words>
  <Characters>23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Gloucestershire Hospitals NHS Foundation Trust</Company>
  <LinksUpToDate>false</LinksUpToDate>
  <CharactersWithSpaces>26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Fleming Laura</dc:creator>
  <cp:lastModifiedBy>Fleming Laura</cp:lastModifiedBy>
  <cp:revision>5</cp:revision>
  <dcterms:created xsi:type="dcterms:W3CDTF">2019-10-10T13:27:00Z</dcterms:created>
  <dcterms:modified xsi:type="dcterms:W3CDTF">2019-11-04T12:09:00Z</dcterms:modified>
</cp:coreProperties>
</file>